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SPROTTE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Milton, Kent.</w:t>
      </w: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 (Plomer p.445)</w:t>
      </w: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58B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58B" w:rsidRPr="00C815C4" w:rsidRDefault="0033458B" w:rsidP="0033458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3345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58B" w:rsidRDefault="0033458B" w:rsidP="00E71FC3">
      <w:pPr>
        <w:spacing w:after="0" w:line="240" w:lineRule="auto"/>
      </w:pPr>
      <w:r>
        <w:separator/>
      </w:r>
    </w:p>
  </w:endnote>
  <w:endnote w:type="continuationSeparator" w:id="0">
    <w:p w:rsidR="0033458B" w:rsidRDefault="003345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58B" w:rsidRDefault="0033458B" w:rsidP="00E71FC3">
      <w:pPr>
        <w:spacing w:after="0" w:line="240" w:lineRule="auto"/>
      </w:pPr>
      <w:r>
        <w:separator/>
      </w:r>
    </w:p>
  </w:footnote>
  <w:footnote w:type="continuationSeparator" w:id="0">
    <w:p w:rsidR="0033458B" w:rsidRDefault="003345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8B"/>
    <w:rsid w:val="001A7C09"/>
    <w:rsid w:val="003345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25FAB-C4F5-4AA6-B02A-2836BA61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2017-02-23T19:52:00Z</dcterms:created>
  <dcterms:modified xsi:type="dcterms:W3CDTF">2017-02-23T19:53:00Z</dcterms:modified>
</cp:coreProperties>
</file>